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2024.6.9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夏季防溺水安全伴我行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34230" cy="5873115"/>
                  <wp:effectExtent l="0" t="0" r="1270" b="6985"/>
                  <wp:docPr id="3" name="图片 3" descr="IMG_1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177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230" cy="587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6.17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2024.6.23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我不上你的当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34865" cy="6180455"/>
                  <wp:effectExtent l="0" t="0" r="635" b="4445"/>
                  <wp:docPr id="1" name="图片 1" descr="IMG_1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175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865" cy="618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4YTczNDRjY2M4MDAzNDJhNDVkMDlkNTdlMzU0OWM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3AD3C33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98306D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05EBC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565298"/>
    <w:rsid w:val="46D77280"/>
    <w:rsid w:val="47F25148"/>
    <w:rsid w:val="47FB3B25"/>
    <w:rsid w:val="48CE0A98"/>
    <w:rsid w:val="49693930"/>
    <w:rsid w:val="499B4AAC"/>
    <w:rsid w:val="4BE15054"/>
    <w:rsid w:val="4C550AB9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7E0F7B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6393098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128</Words>
  <Characters>160</Characters>
  <Lines>0</Lines>
  <Paragraphs>0</Paragraphs>
  <TotalTime>2</TotalTime>
  <ScaleCrop>false</ScaleCrop>
  <LinksUpToDate>false</LinksUpToDate>
  <CharactersWithSpaces>190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Shine</cp:lastModifiedBy>
  <cp:lastPrinted>2024-06-24T03:55:11Z</cp:lastPrinted>
  <dcterms:modified xsi:type="dcterms:W3CDTF">2024-06-24T03:56:26Z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3B7818810EAF4E008B2D62E71E9A3F3D_13</vt:lpwstr>
  </property>
</Properties>
</file>